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Worthing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Worthing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Worthing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Worthing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Worthing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Worthing West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Worthing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Worthing West is estimated to be </w:t>
      </w:r>
      <w:r w:rsidRPr="00773DF7">
        <w:rPr>
          <w:rFonts w:ascii="Libre Franklin Light" w:eastAsia="Times New Roman" w:hAnsi="Libre Franklin Light" w:cs="Calibri Light"/>
          <w:b/>
          <w:bCs/>
          <w:color w:val="C45911" w:themeColor="accent2" w:themeShade="BF"/>
        </w:rPr>
        <w:t xml:space="preserve">£1,379,948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Worthing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Worthing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Worthing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Worthing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rthing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Worthing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rthing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Worthing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Worthing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rthing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Worthing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Worthing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Worthing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Worthing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Worthing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Worthing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£1,379,948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Worthing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£464,839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£33,299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£832,798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£1,379,948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Worthing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Worthing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Worthing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Worthing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Worthing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Worthing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Worthing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Worthing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Worthing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Worthing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Worthing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Worthing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3E28CBF-7662-4AB3-AD95-D7884ED5A54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